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北京市大兴区黄村镇纪委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——政风行风测评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项目申报单位（科室）：纪委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主管部门（区直或镇）：黄村镇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项目实施年度：2025年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项目申报时间：2024年9月2日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项目申报单位盖章（科室）：纪委 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5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政风行风测评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纪委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黄村镇政府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李峥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010-69252158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其他政府购买服务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numPr>
                <w:ilvl w:val="0"/>
                <w:numId w:val="0"/>
              </w:numPr>
              <w:wordWrap/>
              <w:adjustRightInd/>
              <w:snapToGrid w:val="0"/>
              <w:spacing w:line="600" w:lineRule="exact"/>
              <w:ind w:right="0"/>
              <w:textAlignment w:val="auto"/>
              <w:outlineLvl w:val="9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i w:val="0"/>
                <w:caps w:val="0"/>
                <w:color w:val="47484C"/>
                <w:spacing w:val="0"/>
                <w:sz w:val="32"/>
                <w:szCs w:val="32"/>
                <w:lang w:val="en-US" w:eastAsia="zh-CN"/>
              </w:rPr>
              <w:t xml:space="preserve">   </w:t>
            </w: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 xml:space="preserve"> 为深入贯彻落实中央八项规定精神，推动作风建设制度化、规范化、常态化，镇纪委拟聘请第三方公司对我镇机关、村社区、镇属企业开展政风行风测评工作。通过日常工作检查和培训提升相结合、拍摄纪律检查纪录片等形式，查找自身存在的问题，并以此为突破口，改进机关作风，提升政府服务效能，推动服务型政府建设。</w:t>
            </w:r>
          </w:p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单位：纪委                                                                万元（保留六位小数）</w:t>
      </w:r>
    </w:p>
    <w:tbl>
      <w:tblPr>
        <w:tblStyle w:val="5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政风行风测评</w:t>
            </w: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镇级</w:t>
            </w: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35</w:t>
            </w: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5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938"/>
        <w:gridCol w:w="2220"/>
        <w:gridCol w:w="18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93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纪委</w:t>
            </w:r>
          </w:p>
        </w:tc>
        <w:tc>
          <w:tcPr>
            <w:tcW w:w="222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1814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412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93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010-69252158</w:t>
            </w:r>
          </w:p>
        </w:tc>
        <w:tc>
          <w:tcPr>
            <w:tcW w:w="222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1814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102600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93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大兴区纪委、区监委</w:t>
            </w:r>
          </w:p>
        </w:tc>
        <w:tc>
          <w:tcPr>
            <w:tcW w:w="222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1814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李京涛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1.行政事业类□       </w:t>
            </w: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2.专项资金类□</w:t>
            </w: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1.延续项目□√         2.新增项目□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主要工作内容：通过日常工作检查和培训提升相结合、拍摄纪律检查纪录片等形式，查找自身存在的问题，并以此为突破口，改进机关作风，提升政府服务效能，推动服务型政府建设。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改进政风行风，提高政务效能</w:t>
      </w: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镇纪委拟聘请第三方公司对我镇机关、村社区、镇属企业开展政风行风测评工作。通过日常工作检查和培训提升相结合、拍摄纪律检查纪录片等形式，查找自身存在的问题，并以此为突破口，改进机关作风，提升政府服务效能，推动服务型政府建设。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2025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年内完成</w:t>
      </w:r>
    </w:p>
    <w:tbl>
      <w:tblPr>
        <w:tblStyle w:val="5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政风行风测评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2025年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bookmarkStart w:id="0" w:name="_GoBack"/>
      <w:bookmarkEnd w:id="0"/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5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34B53ED7"/>
    <w:rsid w:val="0A5D4D63"/>
    <w:rsid w:val="0E94387A"/>
    <w:rsid w:val="13F73D10"/>
    <w:rsid w:val="153B4F62"/>
    <w:rsid w:val="1B217891"/>
    <w:rsid w:val="1DAB119A"/>
    <w:rsid w:val="207451CF"/>
    <w:rsid w:val="247F4AFD"/>
    <w:rsid w:val="2B143BB9"/>
    <w:rsid w:val="2B2E2565"/>
    <w:rsid w:val="2F471EE1"/>
    <w:rsid w:val="308113CB"/>
    <w:rsid w:val="30D72E30"/>
    <w:rsid w:val="32A61DA7"/>
    <w:rsid w:val="34B53ED7"/>
    <w:rsid w:val="37020879"/>
    <w:rsid w:val="37A07F50"/>
    <w:rsid w:val="388E57C4"/>
    <w:rsid w:val="3E5A0659"/>
    <w:rsid w:val="3E9052B0"/>
    <w:rsid w:val="40C55294"/>
    <w:rsid w:val="414B6FFD"/>
    <w:rsid w:val="43202EB0"/>
    <w:rsid w:val="465F5501"/>
    <w:rsid w:val="468570B0"/>
    <w:rsid w:val="48BF571F"/>
    <w:rsid w:val="4953205B"/>
    <w:rsid w:val="4B925979"/>
    <w:rsid w:val="4C774E68"/>
    <w:rsid w:val="4F815F87"/>
    <w:rsid w:val="4F9B1A8F"/>
    <w:rsid w:val="54113878"/>
    <w:rsid w:val="54F9326F"/>
    <w:rsid w:val="58587D80"/>
    <w:rsid w:val="59467262"/>
    <w:rsid w:val="5BA021FB"/>
    <w:rsid w:val="62DB4C3B"/>
    <w:rsid w:val="636C452A"/>
    <w:rsid w:val="63940591"/>
    <w:rsid w:val="63DA0070"/>
    <w:rsid w:val="651110EF"/>
    <w:rsid w:val="651C2939"/>
    <w:rsid w:val="668734C3"/>
    <w:rsid w:val="66A84CFD"/>
    <w:rsid w:val="6D535020"/>
    <w:rsid w:val="743A72BC"/>
    <w:rsid w:val="7BBB198C"/>
    <w:rsid w:val="7C815ED2"/>
    <w:rsid w:val="7C8D7F4E"/>
    <w:rsid w:val="7D93701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Administrator</cp:lastModifiedBy>
  <cp:lastPrinted>2018-09-07T03:15:00Z</cp:lastPrinted>
  <dcterms:modified xsi:type="dcterms:W3CDTF">2024-09-18T06:45:35Z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